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ACF" w:rsidRDefault="00327ACF" w:rsidP="00327ACF">
      <w:pPr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</w:rPr>
        <w:t>Thomas RESWOLD</w:t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fl.1484)</w:t>
      </w:r>
    </w:p>
    <w:p w:rsidR="00327ACF" w:rsidRDefault="00327ACF" w:rsidP="00327ACF">
      <w:pPr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Hedsor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, Buckinghamshire. Gentleman.</w:t>
      </w:r>
    </w:p>
    <w:p w:rsidR="00327ACF" w:rsidRDefault="00327ACF" w:rsidP="00327ACF">
      <w:pPr>
        <w:rPr>
          <w:rStyle w:val="Hyperlink"/>
          <w:rFonts w:ascii="Times New Roman" w:eastAsia="Calibri" w:hAnsi="Times New Roman" w:cs="Times New Roman"/>
          <w:color w:val="auto"/>
          <w:u w:val="none"/>
        </w:rPr>
      </w:pPr>
    </w:p>
    <w:p w:rsidR="00327ACF" w:rsidRDefault="00327ACF" w:rsidP="00327ACF">
      <w:pPr>
        <w:rPr>
          <w:rStyle w:val="Hyperlink"/>
          <w:rFonts w:ascii="Times New Roman" w:eastAsia="Calibri" w:hAnsi="Times New Roman" w:cs="Times New Roman"/>
          <w:color w:val="auto"/>
          <w:u w:val="none"/>
        </w:rPr>
      </w:pPr>
    </w:p>
    <w:p w:rsidR="00327ACF" w:rsidRDefault="00327ACF" w:rsidP="00327ACF">
      <w:pPr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  <w:t xml:space="preserve">Henry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Carnbull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(q.v.) brought a plaint of debt against him and George </w:t>
      </w:r>
    </w:p>
    <w:p w:rsidR="00327ACF" w:rsidRDefault="00327ACF" w:rsidP="00327ACF">
      <w:pPr>
        <w:rPr>
          <w:rFonts w:ascii="Times New Roman" w:eastAsia="Calibri" w:hAnsi="Times New Roman" w:cs="Times New Roman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327ACF" w:rsidRDefault="00327ACF" w:rsidP="00327ACF">
      <w:pPr>
        <w:rPr>
          <w:rFonts w:ascii="Times New Roman" w:eastAsia="Calibri" w:hAnsi="Times New Roman" w:cs="Times New Roman"/>
        </w:rPr>
      </w:pPr>
    </w:p>
    <w:p w:rsidR="00327ACF" w:rsidRDefault="00327ACF" w:rsidP="00327ACF">
      <w:pPr>
        <w:rPr>
          <w:rFonts w:ascii="Times New Roman" w:eastAsia="Calibri" w:hAnsi="Times New Roman" w:cs="Times New Roman"/>
        </w:rPr>
      </w:pPr>
    </w:p>
    <w:p w:rsidR="00327ACF" w:rsidRDefault="00327ACF" w:rsidP="00327AC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24 May 2017</w:t>
      </w:r>
    </w:p>
    <w:p w:rsidR="006B2F86" w:rsidRPr="00E71FC3" w:rsidRDefault="00327A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ACF" w:rsidRDefault="00327ACF" w:rsidP="00E71FC3">
      <w:r>
        <w:separator/>
      </w:r>
    </w:p>
  </w:endnote>
  <w:endnote w:type="continuationSeparator" w:id="0">
    <w:p w:rsidR="00327ACF" w:rsidRDefault="00327A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ACF" w:rsidRDefault="00327ACF" w:rsidP="00E71FC3">
      <w:r>
        <w:separator/>
      </w:r>
    </w:p>
  </w:footnote>
  <w:footnote w:type="continuationSeparator" w:id="0">
    <w:p w:rsidR="00327ACF" w:rsidRDefault="00327A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ACF"/>
    <w:rsid w:val="001A7C09"/>
    <w:rsid w:val="00327AC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BC06F1-86EF-4693-AC4E-E981BB542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27A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27A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2017-05-30T13:26:00Z</dcterms:created>
  <dcterms:modified xsi:type="dcterms:W3CDTF">2017-05-30T13:27:00Z</dcterms:modified>
</cp:coreProperties>
</file>